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AB28E3" w:rsidP="00384E4B">
      <w:pPr>
        <w:rPr>
          <w:rFonts w:ascii="Arial" w:hAnsi="Arial" w:cs="Arial"/>
        </w:rPr>
      </w:pPr>
      <w:r w:rsidRPr="00AB28E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admit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authorize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adult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 w:rsidP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false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falsify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detain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discrimination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identification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police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state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community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atlas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resident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periodicals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catalog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DVD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biography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verdict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41F92" w:rsidRPr="008640E0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41F92" w:rsidRPr="009C3DEB" w:rsidRDefault="00F41F9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F41F92" w:rsidRPr="008640E0" w:rsidRDefault="00F41F9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640E0">
              <w:rPr>
                <w:rFonts w:ascii="Times New Roman" w:hAnsi="Times New Roman"/>
                <w:color w:val="000000"/>
              </w:rPr>
              <w:t>arrest</w:t>
            </w:r>
          </w:p>
        </w:tc>
        <w:tc>
          <w:tcPr>
            <w:tcW w:w="6660" w:type="dxa"/>
          </w:tcPr>
          <w:p w:rsidR="00F41F92" w:rsidRPr="008640E0" w:rsidRDefault="00F41F9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F92" w:rsidRDefault="00F41F92" w:rsidP="00814CB4">
      <w:r>
        <w:separator/>
      </w:r>
    </w:p>
  </w:endnote>
  <w:endnote w:type="continuationSeparator" w:id="1">
    <w:p w:rsidR="00F41F92" w:rsidRDefault="00F41F9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F92" w:rsidRDefault="00F41F92" w:rsidP="00814CB4">
      <w:r>
        <w:separator/>
      </w:r>
    </w:p>
  </w:footnote>
  <w:footnote w:type="continuationSeparator" w:id="1">
    <w:p w:rsidR="00F41F92" w:rsidRDefault="00F41F9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F41F92">
      <w:rPr>
        <w:rFonts w:ascii="Times New Roman" w:hAnsi="Times New Roman"/>
        <w:color w:val="4F6228" w:themeColor="accent3" w:themeShade="80"/>
        <w:sz w:val="32"/>
        <w:szCs w:val="32"/>
      </w:rPr>
      <w:t>20 Cognates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8640E0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40E0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28E3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41F92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2</TotalTime>
  <Pages>2</Pages>
  <Words>77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2009-05-24T18:33:00Z</dcterms:created>
  <dcterms:modified xsi:type="dcterms:W3CDTF">2009-05-24T18:35:00Z</dcterms:modified>
</cp:coreProperties>
</file>